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184C" w14:textId="40942390" w:rsidR="004E0261" w:rsidRDefault="006F118A" w:rsidP="00D46CE6">
      <w:r>
        <w:t xml:space="preserve">  </w:t>
      </w:r>
    </w:p>
    <w:p w14:paraId="3032E42B" w14:textId="1D61D5F4" w:rsidR="00D46CE6" w:rsidRDefault="00D46CE6">
      <w:pPr>
        <w:pStyle w:val="Nadpis1"/>
      </w:pPr>
      <w:r>
        <w:t>PŘÍLOHA VP01 K VÝKRESU VÝPLNÍ OTVORŮ</w:t>
      </w:r>
    </w:p>
    <w:p w14:paraId="5315EEB4" w14:textId="17CD8777" w:rsidR="006F118A" w:rsidRDefault="006F118A">
      <w:pPr>
        <w:pStyle w:val="Nadpis1"/>
      </w:pPr>
      <w:r>
        <w:t>Konstrukce</w:t>
      </w:r>
      <w:r w:rsidR="00D21FF5">
        <w:t xml:space="preserve"> – pohled zvenčí</w:t>
      </w:r>
    </w:p>
    <w:p w14:paraId="290140A8" w14:textId="77777777" w:rsidR="00D46CE6" w:rsidRPr="00D46CE6" w:rsidRDefault="00D46CE6" w:rsidP="00D46CE6"/>
    <w:p w14:paraId="72661E40" w14:textId="2052D3BC" w:rsidR="00D46CE6" w:rsidRDefault="00D46CE6" w:rsidP="00D46CE6">
      <w:r>
        <w:rPr>
          <w:noProof/>
        </w:rPr>
        <w:drawing>
          <wp:anchor distT="0" distB="0" distL="114300" distR="114300" simplePos="0" relativeHeight="251659776" behindDoc="0" locked="0" layoutInCell="1" allowOverlap="1" wp14:anchorId="60131502" wp14:editId="0103ECC7">
            <wp:simplePos x="0" y="0"/>
            <wp:positionH relativeFrom="column">
              <wp:posOffset>1878330</wp:posOffset>
            </wp:positionH>
            <wp:positionV relativeFrom="paragraph">
              <wp:posOffset>3810</wp:posOffset>
            </wp:positionV>
            <wp:extent cx="1341120" cy="1883410"/>
            <wp:effectExtent l="0" t="0" r="0" b="0"/>
            <wp:wrapNone/>
            <wp:docPr id="1026930740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88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2A9C737C" wp14:editId="24D0F768">
            <wp:simplePos x="0" y="0"/>
            <wp:positionH relativeFrom="column">
              <wp:posOffset>263347</wp:posOffset>
            </wp:positionH>
            <wp:positionV relativeFrom="paragraph">
              <wp:posOffset>4597</wp:posOffset>
            </wp:positionV>
            <wp:extent cx="1320800" cy="1883410"/>
            <wp:effectExtent l="0" t="0" r="0" b="0"/>
            <wp:wrapNone/>
            <wp:docPr id="768417257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88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32EFC0" w14:textId="0E569333" w:rsidR="00D46CE6" w:rsidRDefault="00D46CE6" w:rsidP="00D46CE6"/>
    <w:p w14:paraId="5118F358" w14:textId="02CB56B5" w:rsidR="00D46CE6" w:rsidRDefault="00D46CE6" w:rsidP="00D46CE6"/>
    <w:p w14:paraId="3808AEF2" w14:textId="77777777" w:rsidR="00D46CE6" w:rsidRDefault="00D46CE6" w:rsidP="00D46CE6"/>
    <w:p w14:paraId="003F7D29" w14:textId="77777777" w:rsidR="00D46CE6" w:rsidRDefault="00D46CE6" w:rsidP="00D46CE6"/>
    <w:p w14:paraId="0F232256" w14:textId="77777777" w:rsidR="00D46CE6" w:rsidRDefault="00D46CE6" w:rsidP="00D46CE6"/>
    <w:p w14:paraId="73CE8D54" w14:textId="77777777" w:rsidR="00D46CE6" w:rsidRDefault="00D46CE6" w:rsidP="00D46CE6"/>
    <w:p w14:paraId="5AC49CA1" w14:textId="77777777" w:rsidR="00D46CE6" w:rsidRDefault="00D46CE6" w:rsidP="00D46CE6"/>
    <w:p w14:paraId="48E32000" w14:textId="77777777" w:rsidR="00D46CE6" w:rsidRPr="00D46CE6" w:rsidRDefault="00D46CE6" w:rsidP="00D46CE6"/>
    <w:p w14:paraId="0B735A18" w14:textId="77777777" w:rsidR="006F118A" w:rsidRDefault="006F118A" w:rsidP="000306DA">
      <w:pPr>
        <w:pStyle w:val="Seznam"/>
      </w:pPr>
    </w:p>
    <w:p w14:paraId="6353F101" w14:textId="77777777" w:rsidR="00995C48" w:rsidRDefault="00995C48" w:rsidP="00995C48">
      <w:pPr>
        <w:pStyle w:val="Seznam"/>
      </w:pPr>
    </w:p>
    <w:p w14:paraId="770D197F" w14:textId="77777777" w:rsidR="00D46CE6" w:rsidRDefault="00D46CE6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44F56B74" w14:textId="77777777" w:rsidTr="009A4355">
        <w:trPr>
          <w:trHeight w:val="3203"/>
        </w:trPr>
        <w:tc>
          <w:tcPr>
            <w:tcW w:w="3756" w:type="dxa"/>
          </w:tcPr>
          <w:p w14:paraId="2651AC99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14:paraId="26573F60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7C271EE3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03D8E294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1  MB-SR50N EI Protipožární fasáda </w:t>
            </w:r>
          </w:p>
          <w:p w14:paraId="327901D6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FS.01 -1 </w:t>
            </w:r>
          </w:p>
          <w:p w14:paraId="67483FD0" w14:textId="77777777" w:rsidR="00995C48" w:rsidRDefault="00995C48" w:rsidP="009A4355">
            <w:r>
              <w:t xml:space="preserve">EI15 DP1 </w:t>
            </w:r>
          </w:p>
          <w:p w14:paraId="59C4FCEE" w14:textId="77777777" w:rsidR="00995C48" w:rsidRDefault="00995C48" w:rsidP="009A4355">
            <w:r>
              <w:t xml:space="preserve">POZOR - předsazení stěny před monolit 170 mm - nevejdou žaluzie! </w:t>
            </w:r>
          </w:p>
          <w:p w14:paraId="752825A7" w14:textId="77777777" w:rsidR="00995C48" w:rsidRDefault="00995C48" w:rsidP="009A4355">
            <w:r>
              <w:t xml:space="preserve">Zasklení: </w:t>
            </w:r>
          </w:p>
          <w:p w14:paraId="203966CA" w14:textId="77777777" w:rsidR="00995C48" w:rsidRDefault="00995C48" w:rsidP="009A4355">
            <w:r>
              <w:t xml:space="preserve">ESG 6NE /14/ ESG 6 /12/ </w:t>
            </w:r>
            <w:proofErr w:type="spellStart"/>
            <w:r>
              <w:t>Polflam</w:t>
            </w:r>
            <w:proofErr w:type="spellEnd"/>
            <w:r>
              <w:t xml:space="preserve"> EI30;ESG 6 </w:t>
            </w:r>
            <w:proofErr w:type="spellStart"/>
            <w:r>
              <w:t>emalit</w:t>
            </w:r>
            <w:proofErr w:type="spellEnd"/>
            <w:r>
              <w:t xml:space="preserve"> RAL7016;B5122008R7016 + PIR52 + B5122008R7016 </w:t>
            </w:r>
          </w:p>
          <w:p w14:paraId="5529153E" w14:textId="77777777" w:rsidR="00995C48" w:rsidRDefault="00995C48" w:rsidP="009A4355">
            <w:r>
              <w:t xml:space="preserve">(B=7 300, H=4 050) </w:t>
            </w:r>
          </w:p>
          <w:p w14:paraId="2420DEC4" w14:textId="77777777" w:rsidR="00995C48" w:rsidRDefault="00995C48" w:rsidP="009A4355">
            <w:r>
              <w:t xml:space="preserve">U 1,6 W/m2*K </w:t>
            </w:r>
          </w:p>
          <w:p w14:paraId="1C0EC69E" w14:textId="77777777" w:rsidR="00995C48" w:rsidRDefault="00995C48" w:rsidP="009A4355">
            <w:r>
              <w:t xml:space="preserve">X) RAL 8R7016 - standardní </w:t>
            </w:r>
          </w:p>
          <w:p w14:paraId="7DE664D3" w14:textId="77777777" w:rsidR="00995C48" w:rsidRDefault="00995C48" w:rsidP="009A4355"/>
          <w:p w14:paraId="0AB6F328" w14:textId="77777777" w:rsidR="00995C48" w:rsidRDefault="00995C48" w:rsidP="009A4355">
            <w:r>
              <w:t xml:space="preserve"> </w:t>
            </w:r>
          </w:p>
          <w:p w14:paraId="279B0CCA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02467143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6373BC94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9F2CC5" wp14:editId="128557BD">
                  <wp:extent cx="1889760" cy="1882140"/>
                  <wp:effectExtent l="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188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6A165E2B" w14:textId="70E87163" w:rsidR="00995C48" w:rsidRDefault="00995C48" w:rsidP="009A4355">
            <w:pPr>
              <w:jc w:val="right"/>
            </w:pPr>
          </w:p>
          <w:p w14:paraId="772797BF" w14:textId="77777777" w:rsidR="00995C48" w:rsidRDefault="00995C48" w:rsidP="009A4355">
            <w:pPr>
              <w:jc w:val="right"/>
            </w:pPr>
          </w:p>
        </w:tc>
      </w:tr>
    </w:tbl>
    <w:p w14:paraId="16281EBB" w14:textId="77777777" w:rsidR="00995C48" w:rsidRDefault="00995C48" w:rsidP="00995C48">
      <w:r>
        <w:t xml:space="preserve"> </w:t>
      </w:r>
    </w:p>
    <w:p w14:paraId="1C2F9A64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40C87C89" w14:textId="77777777" w:rsidTr="009A4355">
        <w:trPr>
          <w:trHeight w:val="3203"/>
        </w:trPr>
        <w:tc>
          <w:tcPr>
            <w:tcW w:w="3756" w:type="dxa"/>
          </w:tcPr>
          <w:p w14:paraId="6942B97B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  <w:p w14:paraId="3FD284A4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A376312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09E054B4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2  MB-SR50N Sloupově-příčková fasáda </w:t>
            </w:r>
          </w:p>
          <w:p w14:paraId="7E1E227A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FS.01 -2,AL09, AL10  </w:t>
            </w:r>
          </w:p>
          <w:p w14:paraId="651D9F26" w14:textId="77777777" w:rsidR="00995C48" w:rsidRDefault="00995C48" w:rsidP="009A4355">
            <w:r>
              <w:t xml:space="preserve">POZOR - předsazení stěny před monolit 170 mm - nevejdou žaluzie! </w:t>
            </w:r>
          </w:p>
          <w:p w14:paraId="3C6F6652" w14:textId="77777777" w:rsidR="00995C48" w:rsidRDefault="00995C48" w:rsidP="009A4355">
            <w:r>
              <w:t xml:space="preserve">1 </w:t>
            </w:r>
            <w:proofErr w:type="spellStart"/>
            <w:r>
              <w:t>kř.dveře</w:t>
            </w:r>
            <w:proofErr w:type="spellEnd"/>
            <w:r>
              <w:t xml:space="preserve">, ven otvíravé, pravé, s nízkým prahem </w:t>
            </w:r>
          </w:p>
          <w:p w14:paraId="18B538C0" w14:textId="77777777" w:rsidR="00995C48" w:rsidRDefault="00995C48" w:rsidP="009A4355">
            <w:r>
              <w:t xml:space="preserve">- klika/klika dle EN179 (nerez) </w:t>
            </w:r>
          </w:p>
          <w:p w14:paraId="7B4ED2DF" w14:textId="77777777" w:rsidR="00995C48" w:rsidRDefault="00995C48" w:rsidP="009A4355">
            <w:r>
              <w:t xml:space="preserve">- 3-bod jazýčkový panikový zámek </w:t>
            </w:r>
            <w:proofErr w:type="spellStart"/>
            <w:r>
              <w:t>fce</w:t>
            </w:r>
            <w:proofErr w:type="spellEnd"/>
            <w:r>
              <w:t xml:space="preserve"> B, vložka FAB+3klíče </w:t>
            </w:r>
          </w:p>
          <w:p w14:paraId="19FCACE6" w14:textId="77777777" w:rsidR="00995C48" w:rsidRDefault="00995C48" w:rsidP="009A4355">
            <w:r>
              <w:t xml:space="preserve">- bez samozavírače - hmotnost křídla 160 kg  </w:t>
            </w:r>
          </w:p>
          <w:p w14:paraId="0D81BF03" w14:textId="77777777" w:rsidR="00995C48" w:rsidRDefault="00995C48" w:rsidP="009A4355">
            <w:r>
              <w:t xml:space="preserve">OS okno </w:t>
            </w:r>
          </w:p>
          <w:p w14:paraId="45898632" w14:textId="77777777" w:rsidR="00995C48" w:rsidRDefault="00995C48" w:rsidP="009A4355">
            <w:r>
              <w:t xml:space="preserve">- přiznané závěsy (stříbrné) </w:t>
            </w:r>
          </w:p>
          <w:p w14:paraId="47EDF72B" w14:textId="77777777" w:rsidR="00995C48" w:rsidRDefault="00995C48" w:rsidP="009A4355">
            <w:r>
              <w:t xml:space="preserve">- klika s rozetkou (stříbrná)  </w:t>
            </w:r>
          </w:p>
          <w:p w14:paraId="0F2FFFA5" w14:textId="77777777" w:rsidR="00995C48" w:rsidRDefault="00995C48" w:rsidP="009A4355">
            <w:r>
              <w:t xml:space="preserve">Zasklení: </w:t>
            </w:r>
          </w:p>
          <w:p w14:paraId="3F6F1A4F" w14:textId="77777777" w:rsidR="00995C48" w:rsidRDefault="00995C48" w:rsidP="009A4355">
            <w:r>
              <w:t xml:space="preserve">Chybí sklo 58mm;B5122008R7016 + PIR54 + B5122008R7016;44.2NE/18/6/18/44.2NE U=0,5;ESG 6 </w:t>
            </w:r>
            <w:proofErr w:type="spellStart"/>
            <w:r>
              <w:t>emalit</w:t>
            </w:r>
            <w:proofErr w:type="spellEnd"/>
            <w:r>
              <w:t xml:space="preserve"> RAL7016 </w:t>
            </w:r>
          </w:p>
          <w:p w14:paraId="24511979" w14:textId="77777777" w:rsidR="00995C48" w:rsidRDefault="00995C48" w:rsidP="009A4355">
            <w:r>
              <w:t xml:space="preserve">(B=11 900, H=4 100) </w:t>
            </w:r>
          </w:p>
          <w:p w14:paraId="564B0974" w14:textId="77777777" w:rsidR="00995C48" w:rsidRDefault="00995C48" w:rsidP="009A4355">
            <w:r>
              <w:t xml:space="preserve">U 1E4 W/m2*K </w:t>
            </w:r>
          </w:p>
          <w:p w14:paraId="17B68075" w14:textId="77777777" w:rsidR="00995C48" w:rsidRDefault="00995C48" w:rsidP="009A4355">
            <w:r>
              <w:t xml:space="preserve">X) RAL 8R7016 - standardní </w:t>
            </w:r>
          </w:p>
          <w:p w14:paraId="4F6ACFC3" w14:textId="77777777" w:rsidR="00995C48" w:rsidRDefault="00995C48" w:rsidP="009A4355"/>
          <w:p w14:paraId="4FB13BB6" w14:textId="77777777" w:rsidR="00995C48" w:rsidRDefault="00995C48" w:rsidP="009A4355">
            <w:r>
              <w:t xml:space="preserve"> </w:t>
            </w:r>
          </w:p>
          <w:p w14:paraId="5D4CA715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60B2B508" w14:textId="77777777" w:rsidR="00995C48" w:rsidRDefault="00995C48" w:rsidP="009A4355">
            <w:r>
              <w:lastRenderedPageBreak/>
              <w:t>1</w:t>
            </w:r>
          </w:p>
        </w:tc>
        <w:tc>
          <w:tcPr>
            <w:tcW w:w="3118" w:type="dxa"/>
          </w:tcPr>
          <w:p w14:paraId="42D7DD08" w14:textId="77777777" w:rsidR="00995C48" w:rsidRDefault="00C56B12" w:rsidP="009A4355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20839CCB" wp14:editId="7422D4E2">
                  <wp:extent cx="1882140" cy="1882140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8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6E474FAC" w14:textId="77777777" w:rsidR="00995C48" w:rsidRDefault="00995C48" w:rsidP="00C56B12">
            <w:pPr>
              <w:jc w:val="right"/>
            </w:pPr>
          </w:p>
        </w:tc>
      </w:tr>
    </w:tbl>
    <w:p w14:paraId="665E61C5" w14:textId="77777777" w:rsidR="00995C48" w:rsidRDefault="00995C48" w:rsidP="00995C48">
      <w:r>
        <w:t xml:space="preserve"> </w:t>
      </w:r>
    </w:p>
    <w:p w14:paraId="4DD99FC7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1704CD3A" w14:textId="77777777" w:rsidTr="009A4355">
        <w:trPr>
          <w:trHeight w:val="3203"/>
        </w:trPr>
        <w:tc>
          <w:tcPr>
            <w:tcW w:w="3756" w:type="dxa"/>
          </w:tcPr>
          <w:p w14:paraId="30D36DA2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  <w:p w14:paraId="3A21BF9C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BC0A2C2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6830B335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3  MB-SR50N Sloupově-příčková fasáda </w:t>
            </w:r>
          </w:p>
          <w:p w14:paraId="2F57E414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FS.02,AL02, AL03  </w:t>
            </w:r>
          </w:p>
          <w:p w14:paraId="59D5955A" w14:textId="77777777" w:rsidR="00995C48" w:rsidRDefault="00995C48" w:rsidP="009A4355">
            <w:r>
              <w:t xml:space="preserve">OS okno </w:t>
            </w:r>
          </w:p>
          <w:p w14:paraId="71CF7F79" w14:textId="77777777" w:rsidR="00995C48" w:rsidRDefault="00995C48" w:rsidP="009A4355">
            <w:r>
              <w:t xml:space="preserve">- přiznané závěsy (stříbrné) </w:t>
            </w:r>
          </w:p>
          <w:p w14:paraId="405A46BC" w14:textId="77777777" w:rsidR="00995C48" w:rsidRDefault="00995C48" w:rsidP="009A4355">
            <w:r>
              <w:t xml:space="preserve">- klika s rozetkou (stříbrná)  </w:t>
            </w:r>
          </w:p>
          <w:p w14:paraId="625864D9" w14:textId="77777777" w:rsidR="00995C48" w:rsidRDefault="00995C48" w:rsidP="009A4355">
            <w:r>
              <w:t xml:space="preserve">Zasklení: </w:t>
            </w:r>
          </w:p>
          <w:p w14:paraId="7421CEC4" w14:textId="77777777" w:rsidR="00995C48" w:rsidRDefault="00995C48" w:rsidP="009A4355">
            <w:r>
              <w:t xml:space="preserve">6NE/18/6/16/6NE U=0,5 </w:t>
            </w:r>
          </w:p>
          <w:p w14:paraId="500631A9" w14:textId="77777777" w:rsidR="00995C48" w:rsidRDefault="00995C48" w:rsidP="009A4355">
            <w:r>
              <w:t xml:space="preserve">(B=5 850, H=1 850) </w:t>
            </w:r>
          </w:p>
          <w:p w14:paraId="18ABEEFF" w14:textId="77777777" w:rsidR="00995C48" w:rsidRDefault="00995C48" w:rsidP="009A4355">
            <w:r>
              <w:t xml:space="preserve">U 1E4 W/m2*K </w:t>
            </w:r>
          </w:p>
          <w:p w14:paraId="16FC74DF" w14:textId="77777777" w:rsidR="00995C48" w:rsidRDefault="00995C48" w:rsidP="009A4355">
            <w:r>
              <w:t xml:space="preserve">X) RAL 8R7016 - standardní </w:t>
            </w:r>
          </w:p>
          <w:p w14:paraId="6E1C4662" w14:textId="77777777" w:rsidR="00995C48" w:rsidRDefault="00995C48" w:rsidP="009A4355"/>
          <w:p w14:paraId="4DC5005B" w14:textId="77777777" w:rsidR="00995C48" w:rsidRDefault="00995C48" w:rsidP="009A4355">
            <w:r>
              <w:t xml:space="preserve"> </w:t>
            </w:r>
          </w:p>
          <w:p w14:paraId="19AB8C7C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65393A53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5F7F74B7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4DEAB1" wp14:editId="03318D9A">
                  <wp:extent cx="1882140" cy="186690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7AD8645" w14:textId="77777777" w:rsidR="00995C48" w:rsidRDefault="00995C48" w:rsidP="00C56B12">
            <w:pPr>
              <w:jc w:val="right"/>
            </w:pPr>
          </w:p>
        </w:tc>
      </w:tr>
    </w:tbl>
    <w:p w14:paraId="2E41DA7A" w14:textId="77777777" w:rsidR="00995C48" w:rsidRDefault="00995C48" w:rsidP="00995C48">
      <w:r>
        <w:t xml:space="preserve"> </w:t>
      </w:r>
    </w:p>
    <w:p w14:paraId="2F673AD6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2F8A14AF" w14:textId="77777777" w:rsidTr="009A4355">
        <w:trPr>
          <w:trHeight w:val="3203"/>
        </w:trPr>
        <w:tc>
          <w:tcPr>
            <w:tcW w:w="3756" w:type="dxa"/>
          </w:tcPr>
          <w:p w14:paraId="2648E648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14:paraId="55B71705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BFB03DD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17D02874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4  MB-SR50N Sloupově-příčková fasáda </w:t>
            </w:r>
          </w:p>
          <w:p w14:paraId="27ACA4A9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FS.03,AL04-07  </w:t>
            </w:r>
          </w:p>
          <w:p w14:paraId="2535BBEA" w14:textId="77777777" w:rsidR="00995C48" w:rsidRDefault="00995C48" w:rsidP="009A4355">
            <w:r>
              <w:t xml:space="preserve">OS okno </w:t>
            </w:r>
          </w:p>
          <w:p w14:paraId="1976D5A7" w14:textId="77777777" w:rsidR="00995C48" w:rsidRDefault="00995C48" w:rsidP="009A4355">
            <w:r>
              <w:t xml:space="preserve">- přiznané závěsy (stříbrné) </w:t>
            </w:r>
          </w:p>
          <w:p w14:paraId="7EEF32BE" w14:textId="77777777" w:rsidR="00995C48" w:rsidRDefault="00995C48" w:rsidP="009A4355">
            <w:r>
              <w:t xml:space="preserve">- klika s rozetkou (stříbrná)  </w:t>
            </w:r>
          </w:p>
          <w:p w14:paraId="397AA360" w14:textId="77777777" w:rsidR="00995C48" w:rsidRDefault="00995C48" w:rsidP="009A4355">
            <w:r>
              <w:t xml:space="preserve">Zasklení: </w:t>
            </w:r>
          </w:p>
          <w:p w14:paraId="30DA798F" w14:textId="77777777" w:rsidR="00995C48" w:rsidRDefault="00995C48" w:rsidP="009A4355">
            <w:r>
              <w:t xml:space="preserve">4NE/18/4/18/4NE U=0,5;B5122008R7016 + PIR40 + B5122008R7016 </w:t>
            </w:r>
          </w:p>
          <w:p w14:paraId="48763B11" w14:textId="77777777" w:rsidR="00995C48" w:rsidRDefault="00995C48" w:rsidP="009A4355">
            <w:r>
              <w:t xml:space="preserve">(B=12 050, H=850) </w:t>
            </w:r>
          </w:p>
          <w:p w14:paraId="7AC4C607" w14:textId="77777777" w:rsidR="00995C48" w:rsidRDefault="00995C48" w:rsidP="009A4355">
            <w:r>
              <w:t xml:space="preserve">U 1E4 W/m2*K </w:t>
            </w:r>
          </w:p>
          <w:p w14:paraId="69EDE5FD" w14:textId="77777777" w:rsidR="00995C48" w:rsidRDefault="00995C48" w:rsidP="009A4355">
            <w:r>
              <w:t xml:space="preserve">X) RAL 8R7016 - standardní </w:t>
            </w:r>
          </w:p>
          <w:p w14:paraId="669D0708" w14:textId="77777777" w:rsidR="00995C48" w:rsidRDefault="00995C48" w:rsidP="009A4355"/>
          <w:p w14:paraId="31239BDE" w14:textId="77777777" w:rsidR="00995C48" w:rsidRDefault="00995C48" w:rsidP="009A4355">
            <w:r>
              <w:t xml:space="preserve"> </w:t>
            </w:r>
          </w:p>
          <w:p w14:paraId="3E1F64F2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557074D3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563EA57B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F1205D1" wp14:editId="1175F79A">
                  <wp:extent cx="1882140" cy="1889760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C5F4FED" w14:textId="77777777" w:rsidR="00995C48" w:rsidRDefault="00995C48" w:rsidP="00C56B12">
            <w:pPr>
              <w:jc w:val="right"/>
            </w:pPr>
          </w:p>
        </w:tc>
      </w:tr>
    </w:tbl>
    <w:p w14:paraId="5F485264" w14:textId="77777777" w:rsidR="00995C48" w:rsidRDefault="00995C48" w:rsidP="00995C48">
      <w:r>
        <w:t xml:space="preserve"> </w:t>
      </w:r>
    </w:p>
    <w:p w14:paraId="748DB7D7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012586E4" w14:textId="77777777" w:rsidTr="009A4355">
        <w:trPr>
          <w:trHeight w:val="3203"/>
        </w:trPr>
        <w:tc>
          <w:tcPr>
            <w:tcW w:w="3756" w:type="dxa"/>
          </w:tcPr>
          <w:p w14:paraId="7BD2BA6C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</w:t>
            </w:r>
          </w:p>
          <w:p w14:paraId="5E46C33C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5BBCB454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715EEB0E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5  MB-SR50N Sloupově-příčková fasáda </w:t>
            </w:r>
          </w:p>
          <w:p w14:paraId="616C718B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FS.04,AL09  </w:t>
            </w:r>
          </w:p>
          <w:p w14:paraId="184CCC46" w14:textId="77777777" w:rsidR="00995C48" w:rsidRDefault="00995C48" w:rsidP="009A4355">
            <w:r>
              <w:t xml:space="preserve">OS okno </w:t>
            </w:r>
          </w:p>
          <w:p w14:paraId="554546AF" w14:textId="77777777" w:rsidR="00995C48" w:rsidRDefault="00995C48" w:rsidP="009A4355">
            <w:r>
              <w:t xml:space="preserve">- přiznané závěsy (stříbrné) </w:t>
            </w:r>
          </w:p>
          <w:p w14:paraId="5DB59CB0" w14:textId="77777777" w:rsidR="00995C48" w:rsidRDefault="00995C48" w:rsidP="009A4355">
            <w:r>
              <w:t xml:space="preserve">- klika s rozetkou (stříbrná)  </w:t>
            </w:r>
          </w:p>
          <w:p w14:paraId="1B48E21C" w14:textId="77777777" w:rsidR="00995C48" w:rsidRDefault="00995C48" w:rsidP="009A4355">
            <w:r>
              <w:t xml:space="preserve">Zasklení: </w:t>
            </w:r>
          </w:p>
          <w:p w14:paraId="5616FB4D" w14:textId="77777777" w:rsidR="00995C48" w:rsidRDefault="00995C48" w:rsidP="009A4355">
            <w:r>
              <w:t xml:space="preserve">6NE/18/6/16/6NE U=0,5 </w:t>
            </w:r>
          </w:p>
          <w:p w14:paraId="4AB39C7A" w14:textId="77777777" w:rsidR="00995C48" w:rsidRDefault="00995C48" w:rsidP="009A4355">
            <w:r>
              <w:t xml:space="preserve">(B=2 900, H=1 850) </w:t>
            </w:r>
          </w:p>
          <w:p w14:paraId="6786D68D" w14:textId="77777777" w:rsidR="00995C48" w:rsidRDefault="00995C48" w:rsidP="009A4355">
            <w:r>
              <w:t xml:space="preserve">U 1E4 W/m2*K </w:t>
            </w:r>
          </w:p>
          <w:p w14:paraId="3AE1BE15" w14:textId="77777777" w:rsidR="00995C48" w:rsidRDefault="00995C48" w:rsidP="009A4355">
            <w:r>
              <w:t xml:space="preserve">X) RAL 8R7016 - standardní </w:t>
            </w:r>
          </w:p>
          <w:p w14:paraId="014603D3" w14:textId="77777777" w:rsidR="00995C48" w:rsidRDefault="00995C48" w:rsidP="009A4355"/>
          <w:p w14:paraId="760D611C" w14:textId="77777777" w:rsidR="00995C48" w:rsidRDefault="00995C48" w:rsidP="009A4355">
            <w:r>
              <w:t xml:space="preserve"> </w:t>
            </w:r>
          </w:p>
          <w:p w14:paraId="7A53567F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6A2A3E18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719D1793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A87CCC" wp14:editId="5BC8A49B">
                  <wp:extent cx="1874520" cy="1874520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87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29E6215" w14:textId="77777777" w:rsidR="00995C48" w:rsidRDefault="00995C48" w:rsidP="00C56B12">
            <w:pPr>
              <w:jc w:val="right"/>
            </w:pPr>
          </w:p>
        </w:tc>
      </w:tr>
    </w:tbl>
    <w:p w14:paraId="17B48257" w14:textId="77777777" w:rsidR="00995C48" w:rsidRDefault="00995C48" w:rsidP="00995C48">
      <w:r>
        <w:t xml:space="preserve"> </w:t>
      </w:r>
    </w:p>
    <w:p w14:paraId="02F90F37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12A6ABBD" w14:textId="77777777" w:rsidTr="009A4355">
        <w:trPr>
          <w:trHeight w:val="3203"/>
        </w:trPr>
        <w:tc>
          <w:tcPr>
            <w:tcW w:w="3756" w:type="dxa"/>
          </w:tcPr>
          <w:p w14:paraId="27C95429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  <w:p w14:paraId="71AE7A4E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D96ED85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3222EE32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6  MB-SR50N Sloupově-příčková fasáda </w:t>
            </w:r>
          </w:p>
          <w:p w14:paraId="0118B6B4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FS.05,AL11-17  </w:t>
            </w:r>
          </w:p>
          <w:p w14:paraId="2C25D642" w14:textId="77777777" w:rsidR="00995C48" w:rsidRDefault="00995C48" w:rsidP="009A4355">
            <w:r>
              <w:t xml:space="preserve">OS okno </w:t>
            </w:r>
          </w:p>
          <w:p w14:paraId="429964AA" w14:textId="77777777" w:rsidR="00995C48" w:rsidRDefault="00995C48" w:rsidP="009A4355">
            <w:r>
              <w:t xml:space="preserve">- přiznané závěsy (stříbrné) </w:t>
            </w:r>
          </w:p>
          <w:p w14:paraId="11B7A610" w14:textId="77777777" w:rsidR="00995C48" w:rsidRDefault="00995C48" w:rsidP="009A4355">
            <w:r>
              <w:t xml:space="preserve">- klika s rozetkou (stříbrná)  </w:t>
            </w:r>
          </w:p>
          <w:p w14:paraId="4D6A7CF1" w14:textId="77777777" w:rsidR="00995C48" w:rsidRDefault="00995C48" w:rsidP="009A4355">
            <w:r>
              <w:t xml:space="preserve">Zasklení: </w:t>
            </w:r>
          </w:p>
          <w:p w14:paraId="09480E2F" w14:textId="77777777" w:rsidR="00995C48" w:rsidRDefault="00995C48" w:rsidP="009A4355">
            <w:r>
              <w:t xml:space="preserve">4NE/18/4/18/4NE U=0,5;B5122008R7016 + PIR40 + B5122008R7016;6NE/18/6/16/6NE U=0,5 </w:t>
            </w:r>
          </w:p>
          <w:p w14:paraId="2C54D261" w14:textId="77777777" w:rsidR="00995C48" w:rsidRDefault="00995C48" w:rsidP="009A4355">
            <w:r>
              <w:t xml:space="preserve">(B=19 415, H=1 700) </w:t>
            </w:r>
          </w:p>
          <w:p w14:paraId="4D179AA5" w14:textId="77777777" w:rsidR="00995C48" w:rsidRDefault="00995C48" w:rsidP="009A4355">
            <w:r>
              <w:t xml:space="preserve">U 1E4 W/m2*K </w:t>
            </w:r>
          </w:p>
          <w:p w14:paraId="1D9489C1" w14:textId="77777777" w:rsidR="00995C48" w:rsidRDefault="00995C48" w:rsidP="009A4355">
            <w:r>
              <w:t xml:space="preserve">X) RAL 8R7016 - standardní </w:t>
            </w:r>
          </w:p>
          <w:p w14:paraId="66757479" w14:textId="77777777" w:rsidR="00995C48" w:rsidRDefault="00995C48" w:rsidP="009A4355"/>
          <w:p w14:paraId="43022B1C" w14:textId="77777777" w:rsidR="00995C48" w:rsidRDefault="00995C48" w:rsidP="009A4355">
            <w:r>
              <w:t xml:space="preserve"> </w:t>
            </w:r>
          </w:p>
          <w:p w14:paraId="453CB341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44B59589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05368935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B5FA9F2" wp14:editId="6007885F">
                  <wp:extent cx="1882140" cy="1882140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8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183A60F7" w14:textId="77777777" w:rsidR="00995C48" w:rsidRDefault="00995C48" w:rsidP="00C56B12">
            <w:pPr>
              <w:jc w:val="right"/>
            </w:pPr>
          </w:p>
        </w:tc>
      </w:tr>
    </w:tbl>
    <w:p w14:paraId="1F173A7E" w14:textId="77777777" w:rsidR="00995C48" w:rsidRDefault="00995C48" w:rsidP="00995C48">
      <w:r>
        <w:t xml:space="preserve"> </w:t>
      </w:r>
    </w:p>
    <w:p w14:paraId="592BBC87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750727A1" w14:textId="77777777" w:rsidTr="009A4355">
        <w:trPr>
          <w:trHeight w:val="3203"/>
        </w:trPr>
        <w:tc>
          <w:tcPr>
            <w:tcW w:w="3756" w:type="dxa"/>
          </w:tcPr>
          <w:p w14:paraId="7DEC6F31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  <w:p w14:paraId="72729712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11A7983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5FB466B0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7  MB-SR50N Sloupově-příčková fasáda </w:t>
            </w:r>
          </w:p>
          <w:p w14:paraId="26D44E72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FS.06,AL18-25  </w:t>
            </w:r>
          </w:p>
          <w:p w14:paraId="39D24375" w14:textId="77777777" w:rsidR="00995C48" w:rsidRDefault="00995C48" w:rsidP="009A4355">
            <w:r>
              <w:t xml:space="preserve">OS okno </w:t>
            </w:r>
          </w:p>
          <w:p w14:paraId="5272A363" w14:textId="77777777" w:rsidR="00995C48" w:rsidRDefault="00995C48" w:rsidP="009A4355">
            <w:r>
              <w:t xml:space="preserve">- přiznané závěsy (stříbrné) </w:t>
            </w:r>
          </w:p>
          <w:p w14:paraId="12F2FC89" w14:textId="77777777" w:rsidR="00995C48" w:rsidRDefault="00995C48" w:rsidP="009A4355">
            <w:r>
              <w:t xml:space="preserve">- klika s rozetkou (stříbrná)  </w:t>
            </w:r>
          </w:p>
          <w:p w14:paraId="0ECED902" w14:textId="77777777" w:rsidR="00995C48" w:rsidRDefault="00995C48" w:rsidP="009A4355">
            <w:r>
              <w:t xml:space="preserve">Zasklení: </w:t>
            </w:r>
          </w:p>
          <w:p w14:paraId="3067CEE9" w14:textId="77777777" w:rsidR="00995C48" w:rsidRDefault="00995C48" w:rsidP="009A4355">
            <w:r>
              <w:t xml:space="preserve">4NE/18/4/18/4NE U=0,5;B5122008R7016 + PIR40 + B5122008R7016;6NE/18/6/16/6NE U=0,5 </w:t>
            </w:r>
          </w:p>
          <w:p w14:paraId="1979886E" w14:textId="77777777" w:rsidR="00995C48" w:rsidRDefault="00995C48" w:rsidP="009A4355">
            <w:r>
              <w:t xml:space="preserve">(B=23 850, H=1 490) </w:t>
            </w:r>
          </w:p>
          <w:p w14:paraId="667397E2" w14:textId="77777777" w:rsidR="00995C48" w:rsidRDefault="00995C48" w:rsidP="009A4355">
            <w:r>
              <w:t xml:space="preserve">U 1E4 W/m2*K </w:t>
            </w:r>
          </w:p>
          <w:p w14:paraId="7B96B494" w14:textId="77777777" w:rsidR="00995C48" w:rsidRDefault="00995C48" w:rsidP="009A4355">
            <w:r>
              <w:t xml:space="preserve">X) RAL 8R7016 - standardní </w:t>
            </w:r>
          </w:p>
          <w:p w14:paraId="5F9A9F27" w14:textId="77777777" w:rsidR="00995C48" w:rsidRDefault="00995C48" w:rsidP="009A4355"/>
          <w:p w14:paraId="49D89214" w14:textId="77777777" w:rsidR="00995C48" w:rsidRDefault="00995C48" w:rsidP="009A4355">
            <w:r>
              <w:t xml:space="preserve"> </w:t>
            </w:r>
          </w:p>
          <w:p w14:paraId="1468ED39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18616306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6B20A34F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078E17" wp14:editId="68E2B935">
                  <wp:extent cx="1882140" cy="1889760"/>
                  <wp:effectExtent l="0" t="0" r="0" b="0"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5E260E80" w14:textId="77777777" w:rsidR="00995C48" w:rsidRDefault="00995C48" w:rsidP="00C56B12">
            <w:pPr>
              <w:jc w:val="right"/>
            </w:pPr>
          </w:p>
        </w:tc>
      </w:tr>
    </w:tbl>
    <w:p w14:paraId="2E88313E" w14:textId="77777777" w:rsidR="00995C48" w:rsidRDefault="00995C48" w:rsidP="00995C48">
      <w:r>
        <w:t xml:space="preserve"> </w:t>
      </w:r>
    </w:p>
    <w:p w14:paraId="39D5E4C6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39F45C07" w14:textId="77777777" w:rsidTr="009A4355">
        <w:trPr>
          <w:trHeight w:val="3203"/>
        </w:trPr>
        <w:tc>
          <w:tcPr>
            <w:tcW w:w="3756" w:type="dxa"/>
          </w:tcPr>
          <w:p w14:paraId="5DB6642F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</w:t>
            </w:r>
          </w:p>
          <w:p w14:paraId="392E3A43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D7DF85A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24AD70A2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8  MB-86 Okna a dveřní vitríny </w:t>
            </w:r>
          </w:p>
          <w:p w14:paraId="2CC6CBD2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AL01  </w:t>
            </w:r>
          </w:p>
          <w:p w14:paraId="61861061" w14:textId="77777777" w:rsidR="00995C48" w:rsidRDefault="00995C48" w:rsidP="009A4355">
            <w:r>
              <w:t xml:space="preserve">2 </w:t>
            </w:r>
            <w:proofErr w:type="spellStart"/>
            <w:r>
              <w:t>kř.dveře</w:t>
            </w:r>
            <w:proofErr w:type="spellEnd"/>
            <w:r>
              <w:t xml:space="preserve">, ven otvíravé, pravé, s nízkým prahem </w:t>
            </w:r>
          </w:p>
          <w:p w14:paraId="6F2F31F3" w14:textId="77777777" w:rsidR="00995C48" w:rsidRDefault="00995C48" w:rsidP="009A4355">
            <w:r>
              <w:t xml:space="preserve">- klika/klika dle EN179 (nerez) </w:t>
            </w:r>
          </w:p>
          <w:p w14:paraId="009C39E2" w14:textId="77777777" w:rsidR="00995C48" w:rsidRDefault="00995C48" w:rsidP="009A4355">
            <w:r>
              <w:t xml:space="preserve">- 3-bod jazýčkový panikový zámek </w:t>
            </w:r>
            <w:proofErr w:type="spellStart"/>
            <w:r>
              <w:t>fce</w:t>
            </w:r>
            <w:proofErr w:type="spellEnd"/>
            <w:r>
              <w:t xml:space="preserve"> B, vložka FAB+3klíče </w:t>
            </w:r>
          </w:p>
          <w:p w14:paraId="0465374C" w14:textId="77777777" w:rsidR="00995C48" w:rsidRDefault="00995C48" w:rsidP="009A4355">
            <w:r>
              <w:t xml:space="preserve">Zasklení: </w:t>
            </w:r>
          </w:p>
          <w:p w14:paraId="3A0707D2" w14:textId="77777777" w:rsidR="00995C48" w:rsidRDefault="00995C48" w:rsidP="009A4355">
            <w:r>
              <w:t xml:space="preserve">44.2NE/18/6/18/44.2NE U=0,5 </w:t>
            </w:r>
          </w:p>
          <w:p w14:paraId="3AC3E4E1" w14:textId="77777777" w:rsidR="00995C48" w:rsidRDefault="00995C48" w:rsidP="009A4355">
            <w:r>
              <w:t xml:space="preserve">(B=1 830, H=3 100) </w:t>
            </w:r>
          </w:p>
          <w:p w14:paraId="0830614F" w14:textId="77777777" w:rsidR="00995C48" w:rsidRDefault="00995C48" w:rsidP="009A4355">
            <w:r>
              <w:t xml:space="preserve">U 1 W/m2*K </w:t>
            </w:r>
          </w:p>
          <w:p w14:paraId="4311D7CF" w14:textId="77777777" w:rsidR="00995C48" w:rsidRDefault="00995C48" w:rsidP="009A4355">
            <w:r>
              <w:t xml:space="preserve">X) RAL 8R7016 - standardní </w:t>
            </w:r>
          </w:p>
          <w:p w14:paraId="1E90FE50" w14:textId="77777777" w:rsidR="00995C48" w:rsidRDefault="00995C48" w:rsidP="009A4355"/>
          <w:p w14:paraId="3B78FBEF" w14:textId="77777777" w:rsidR="00995C48" w:rsidRDefault="00995C48" w:rsidP="009A4355">
            <w:r>
              <w:t xml:space="preserve"> </w:t>
            </w:r>
          </w:p>
          <w:p w14:paraId="2B65D47F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7C95C95A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195A6AE6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E81093" wp14:editId="4DD0CDF0">
                  <wp:extent cx="1874520" cy="1874520"/>
                  <wp:effectExtent l="0" t="0" r="0" b="0"/>
                  <wp:docPr id="9" name="obráze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187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3CC3ADEE" w14:textId="77777777" w:rsidR="00995C48" w:rsidRDefault="00995C48" w:rsidP="00C56B12">
            <w:pPr>
              <w:jc w:val="right"/>
            </w:pPr>
          </w:p>
        </w:tc>
      </w:tr>
    </w:tbl>
    <w:p w14:paraId="6E7B46D7" w14:textId="77777777" w:rsidR="00995C48" w:rsidRDefault="00995C48" w:rsidP="00995C48">
      <w:r>
        <w:t xml:space="preserve"> </w:t>
      </w:r>
    </w:p>
    <w:p w14:paraId="0A599F31" w14:textId="77777777" w:rsidR="00995C48" w:rsidRDefault="00995C48" w:rsidP="00995C48">
      <w:pPr>
        <w:pStyle w:val="Seznam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3119"/>
      </w:tblGrid>
      <w:tr w:rsidR="00995C48" w14:paraId="50786D7B" w14:textId="77777777" w:rsidTr="009A4355">
        <w:trPr>
          <w:trHeight w:val="3203"/>
        </w:trPr>
        <w:tc>
          <w:tcPr>
            <w:tcW w:w="3756" w:type="dxa"/>
          </w:tcPr>
          <w:p w14:paraId="2B3CE2A9" w14:textId="77777777" w:rsidR="00995C48" w:rsidRDefault="00995C48" w:rsidP="009A43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  <w:p w14:paraId="59D02849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1A66FE2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Konstrukce:</w:t>
            </w:r>
          </w:p>
          <w:p w14:paraId="091EF225" w14:textId="77777777" w:rsidR="00995C48" w:rsidRDefault="00995C48" w:rsidP="009A4355">
            <w:proofErr w:type="spellStart"/>
            <w:r>
              <w:t>Poz</w:t>
            </w:r>
            <w:proofErr w:type="spellEnd"/>
            <w:r>
              <w:t xml:space="preserve">. 9  MB-86 Dveře otvíravé ven </w:t>
            </w:r>
          </w:p>
          <w:p w14:paraId="033C1C09" w14:textId="77777777" w:rsidR="00995C48" w:rsidRPr="00D46CE6" w:rsidRDefault="00995C48" w:rsidP="009A4355">
            <w:pPr>
              <w:rPr>
                <w:color w:val="FF0000"/>
              </w:rPr>
            </w:pPr>
            <w:r w:rsidRPr="00D46CE6">
              <w:rPr>
                <w:color w:val="FF0000"/>
              </w:rPr>
              <w:t xml:space="preserve">AL08  </w:t>
            </w:r>
          </w:p>
          <w:p w14:paraId="340C274A" w14:textId="77777777" w:rsidR="00995C48" w:rsidRDefault="00995C48" w:rsidP="009A4355">
            <w:r>
              <w:t xml:space="preserve">1 </w:t>
            </w:r>
            <w:proofErr w:type="spellStart"/>
            <w:r>
              <w:t>kř.dveře</w:t>
            </w:r>
            <w:proofErr w:type="spellEnd"/>
            <w:r>
              <w:t xml:space="preserve">, ven otvíravé, pravé, s nízkým prahem </w:t>
            </w:r>
          </w:p>
          <w:p w14:paraId="514C0731" w14:textId="77777777" w:rsidR="00995C48" w:rsidRDefault="00995C48" w:rsidP="009A4355">
            <w:r>
              <w:t xml:space="preserve">- klika/klika dle EN179 (nerez) </w:t>
            </w:r>
          </w:p>
          <w:p w14:paraId="6CBCD451" w14:textId="77777777" w:rsidR="00995C48" w:rsidRDefault="00995C48" w:rsidP="009A4355">
            <w:r>
              <w:t xml:space="preserve">- 3-bod jazýčkový panikový zámek </w:t>
            </w:r>
            <w:proofErr w:type="spellStart"/>
            <w:r>
              <w:t>fce</w:t>
            </w:r>
            <w:proofErr w:type="spellEnd"/>
            <w:r>
              <w:t xml:space="preserve"> B, vložka FAB+3klíče </w:t>
            </w:r>
          </w:p>
          <w:p w14:paraId="232A0863" w14:textId="77777777" w:rsidR="00995C48" w:rsidRDefault="00995C48" w:rsidP="009A4355">
            <w:r>
              <w:t xml:space="preserve">Zasklení: </w:t>
            </w:r>
          </w:p>
          <w:p w14:paraId="1E90733E" w14:textId="77777777" w:rsidR="00995C48" w:rsidRDefault="00995C48" w:rsidP="009A4355">
            <w:r>
              <w:t xml:space="preserve">44.2NE/18/6/18/44.2NE U=0,5 </w:t>
            </w:r>
          </w:p>
          <w:p w14:paraId="26A1CA9F" w14:textId="77777777" w:rsidR="00995C48" w:rsidRDefault="00995C48" w:rsidP="009A4355">
            <w:r>
              <w:t xml:space="preserve">(B=1 275, H=2 700) </w:t>
            </w:r>
          </w:p>
          <w:p w14:paraId="27E6F8F9" w14:textId="77777777" w:rsidR="00995C48" w:rsidRDefault="00995C48" w:rsidP="009A4355">
            <w:r>
              <w:t xml:space="preserve">U 0,95 W/m2*K </w:t>
            </w:r>
          </w:p>
          <w:p w14:paraId="62EA3FAC" w14:textId="77777777" w:rsidR="00995C48" w:rsidRDefault="00995C48" w:rsidP="009A4355">
            <w:r>
              <w:t xml:space="preserve">X) RAL 8R7016 - standardní </w:t>
            </w:r>
          </w:p>
          <w:p w14:paraId="4F9993CF" w14:textId="77777777" w:rsidR="00995C48" w:rsidRDefault="00995C48" w:rsidP="009A4355"/>
          <w:p w14:paraId="51C83C5F" w14:textId="77777777" w:rsidR="00995C48" w:rsidRDefault="00995C48" w:rsidP="009A4355">
            <w:r>
              <w:t xml:space="preserve"> </w:t>
            </w:r>
          </w:p>
          <w:p w14:paraId="09C0EFFE" w14:textId="77777777" w:rsidR="00995C48" w:rsidRDefault="00995C48" w:rsidP="009A4355">
            <w:pPr>
              <w:rPr>
                <w:b/>
              </w:rPr>
            </w:pPr>
            <w:r>
              <w:rPr>
                <w:b/>
              </w:rPr>
              <w:t>Počet:</w:t>
            </w:r>
          </w:p>
          <w:p w14:paraId="49C390D4" w14:textId="77777777" w:rsidR="00995C48" w:rsidRDefault="00995C48" w:rsidP="009A4355">
            <w:r>
              <w:t>1</w:t>
            </w:r>
          </w:p>
        </w:tc>
        <w:tc>
          <w:tcPr>
            <w:tcW w:w="3118" w:type="dxa"/>
          </w:tcPr>
          <w:p w14:paraId="6E97FFA3" w14:textId="77777777" w:rsidR="00995C48" w:rsidRDefault="00C56B12" w:rsidP="009A43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7957A9" wp14:editId="7024E8AD">
                  <wp:extent cx="1882140" cy="1889760"/>
                  <wp:effectExtent l="0" t="0" r="0" b="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889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14:paraId="5836FC43" w14:textId="77777777" w:rsidR="00995C48" w:rsidRDefault="00995C48" w:rsidP="00C56B12">
            <w:pPr>
              <w:jc w:val="right"/>
            </w:pPr>
          </w:p>
        </w:tc>
      </w:tr>
    </w:tbl>
    <w:p w14:paraId="370CEB0A" w14:textId="77777777" w:rsidR="00995C48" w:rsidRDefault="00995C48" w:rsidP="00995C48">
      <w:r>
        <w:t xml:space="preserve"> </w:t>
      </w:r>
    </w:p>
    <w:p w14:paraId="05A1B2EE" w14:textId="77777777" w:rsidR="006F118A" w:rsidRDefault="006F118A" w:rsidP="000306DA">
      <w:pPr>
        <w:pStyle w:val="Nadpis2"/>
      </w:pPr>
    </w:p>
    <w:p w14:paraId="275A1533" w14:textId="77777777" w:rsidR="006F118A" w:rsidRDefault="006F118A" w:rsidP="000306DA">
      <w:pPr>
        <w:pStyle w:val="Titulek"/>
      </w:pPr>
    </w:p>
    <w:sectPr w:rsidR="006F118A">
      <w:pgSz w:w="11906" w:h="16838"/>
      <w:pgMar w:top="709" w:right="566" w:bottom="70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C48"/>
    <w:rsid w:val="000306DA"/>
    <w:rsid w:val="000370D5"/>
    <w:rsid w:val="00050722"/>
    <w:rsid w:val="00051149"/>
    <w:rsid w:val="000520A6"/>
    <w:rsid w:val="0006503F"/>
    <w:rsid w:val="000650B8"/>
    <w:rsid w:val="000762BC"/>
    <w:rsid w:val="00080373"/>
    <w:rsid w:val="00086EB5"/>
    <w:rsid w:val="00096067"/>
    <w:rsid w:val="000A4766"/>
    <w:rsid w:val="000C03ED"/>
    <w:rsid w:val="000C2DEA"/>
    <w:rsid w:val="00141E76"/>
    <w:rsid w:val="00146947"/>
    <w:rsid w:val="0015208E"/>
    <w:rsid w:val="00155C49"/>
    <w:rsid w:val="001665A1"/>
    <w:rsid w:val="00192FC3"/>
    <w:rsid w:val="001A5C49"/>
    <w:rsid w:val="001D1890"/>
    <w:rsid w:val="00216EFE"/>
    <w:rsid w:val="00230D0D"/>
    <w:rsid w:val="00234D1C"/>
    <w:rsid w:val="00235275"/>
    <w:rsid w:val="002537CC"/>
    <w:rsid w:val="00267F1C"/>
    <w:rsid w:val="002771F1"/>
    <w:rsid w:val="002A55BD"/>
    <w:rsid w:val="002D00CE"/>
    <w:rsid w:val="002F7E2A"/>
    <w:rsid w:val="00343DA2"/>
    <w:rsid w:val="00352F05"/>
    <w:rsid w:val="00371C86"/>
    <w:rsid w:val="00377495"/>
    <w:rsid w:val="00385EF7"/>
    <w:rsid w:val="004109F6"/>
    <w:rsid w:val="00410D3C"/>
    <w:rsid w:val="00447954"/>
    <w:rsid w:val="004508C5"/>
    <w:rsid w:val="00463EBA"/>
    <w:rsid w:val="004647E6"/>
    <w:rsid w:val="00465B66"/>
    <w:rsid w:val="00473B8B"/>
    <w:rsid w:val="00474410"/>
    <w:rsid w:val="004878F9"/>
    <w:rsid w:val="004E0261"/>
    <w:rsid w:val="00504F11"/>
    <w:rsid w:val="005064C9"/>
    <w:rsid w:val="00510D0B"/>
    <w:rsid w:val="00514392"/>
    <w:rsid w:val="00516A3D"/>
    <w:rsid w:val="005D62E2"/>
    <w:rsid w:val="005E70B7"/>
    <w:rsid w:val="0061208C"/>
    <w:rsid w:val="006346FF"/>
    <w:rsid w:val="00665EE7"/>
    <w:rsid w:val="00671CBD"/>
    <w:rsid w:val="006906CC"/>
    <w:rsid w:val="006A539B"/>
    <w:rsid w:val="006C3436"/>
    <w:rsid w:val="006D1729"/>
    <w:rsid w:val="006F118A"/>
    <w:rsid w:val="007055BF"/>
    <w:rsid w:val="00716E33"/>
    <w:rsid w:val="00723C06"/>
    <w:rsid w:val="007242AB"/>
    <w:rsid w:val="007450A7"/>
    <w:rsid w:val="00787835"/>
    <w:rsid w:val="007929D7"/>
    <w:rsid w:val="007967BF"/>
    <w:rsid w:val="007A38C1"/>
    <w:rsid w:val="007B5F6D"/>
    <w:rsid w:val="007D5B0D"/>
    <w:rsid w:val="007E5668"/>
    <w:rsid w:val="008134CC"/>
    <w:rsid w:val="008147DF"/>
    <w:rsid w:val="00822201"/>
    <w:rsid w:val="00833053"/>
    <w:rsid w:val="008476C1"/>
    <w:rsid w:val="008476D8"/>
    <w:rsid w:val="008625D3"/>
    <w:rsid w:val="00862F88"/>
    <w:rsid w:val="008A6F8D"/>
    <w:rsid w:val="008A77A7"/>
    <w:rsid w:val="008E071A"/>
    <w:rsid w:val="008F0B6D"/>
    <w:rsid w:val="008F549E"/>
    <w:rsid w:val="00902892"/>
    <w:rsid w:val="00940087"/>
    <w:rsid w:val="00960EEA"/>
    <w:rsid w:val="00967704"/>
    <w:rsid w:val="00981002"/>
    <w:rsid w:val="00995C48"/>
    <w:rsid w:val="009A3EF1"/>
    <w:rsid w:val="009B0ACC"/>
    <w:rsid w:val="009B2DD7"/>
    <w:rsid w:val="009D222C"/>
    <w:rsid w:val="009F2337"/>
    <w:rsid w:val="009F6394"/>
    <w:rsid w:val="009F76ED"/>
    <w:rsid w:val="00A02F99"/>
    <w:rsid w:val="00A03D12"/>
    <w:rsid w:val="00A3675D"/>
    <w:rsid w:val="00A36E67"/>
    <w:rsid w:val="00A51A98"/>
    <w:rsid w:val="00A544D4"/>
    <w:rsid w:val="00A616F7"/>
    <w:rsid w:val="00AD0202"/>
    <w:rsid w:val="00AD29AE"/>
    <w:rsid w:val="00AD5D47"/>
    <w:rsid w:val="00AE1A03"/>
    <w:rsid w:val="00AF7639"/>
    <w:rsid w:val="00B23C11"/>
    <w:rsid w:val="00B27481"/>
    <w:rsid w:val="00B543C9"/>
    <w:rsid w:val="00B6347A"/>
    <w:rsid w:val="00B668BB"/>
    <w:rsid w:val="00B755D5"/>
    <w:rsid w:val="00BC69E4"/>
    <w:rsid w:val="00BD4A57"/>
    <w:rsid w:val="00BE3706"/>
    <w:rsid w:val="00BE51C1"/>
    <w:rsid w:val="00C01A47"/>
    <w:rsid w:val="00C14B0C"/>
    <w:rsid w:val="00C247E1"/>
    <w:rsid w:val="00C56B12"/>
    <w:rsid w:val="00C626A0"/>
    <w:rsid w:val="00C87558"/>
    <w:rsid w:val="00C91559"/>
    <w:rsid w:val="00CA081E"/>
    <w:rsid w:val="00CC5130"/>
    <w:rsid w:val="00CF0B0F"/>
    <w:rsid w:val="00D009AD"/>
    <w:rsid w:val="00D026A2"/>
    <w:rsid w:val="00D21FF5"/>
    <w:rsid w:val="00D307B8"/>
    <w:rsid w:val="00D46CE6"/>
    <w:rsid w:val="00D46DCD"/>
    <w:rsid w:val="00D86893"/>
    <w:rsid w:val="00DB4375"/>
    <w:rsid w:val="00DB4A31"/>
    <w:rsid w:val="00DB590D"/>
    <w:rsid w:val="00DC4634"/>
    <w:rsid w:val="00DE0979"/>
    <w:rsid w:val="00DF30F4"/>
    <w:rsid w:val="00E12267"/>
    <w:rsid w:val="00E3078F"/>
    <w:rsid w:val="00E5628E"/>
    <w:rsid w:val="00E94F55"/>
    <w:rsid w:val="00E973E4"/>
    <w:rsid w:val="00EA71A9"/>
    <w:rsid w:val="00EA7E62"/>
    <w:rsid w:val="00EE5CF0"/>
    <w:rsid w:val="00EF10E7"/>
    <w:rsid w:val="00F04651"/>
    <w:rsid w:val="00F218E6"/>
    <w:rsid w:val="00F33C89"/>
    <w:rsid w:val="00F44A47"/>
    <w:rsid w:val="00F72911"/>
    <w:rsid w:val="00F84FB8"/>
    <w:rsid w:val="00FB24D0"/>
    <w:rsid w:val="00FC5A85"/>
    <w:rsid w:val="00FF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3608FA"/>
  <w15:docId w15:val="{2FC33F36-50F7-4E55-A09E-59EE2732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8"/>
    </w:rPr>
  </w:style>
  <w:style w:type="paragraph" w:styleId="Nadpis4">
    <w:name w:val="heading 4"/>
    <w:basedOn w:val="Normln"/>
    <w:next w:val="Normln"/>
    <w:qFormat/>
    <w:rsid w:val="000306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0306D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21FF5"/>
    <w:rPr>
      <w:color w:val="0000FF"/>
      <w:u w:val="single"/>
    </w:rPr>
  </w:style>
  <w:style w:type="paragraph" w:styleId="Seznam">
    <w:name w:val="List"/>
    <w:basedOn w:val="Normln"/>
    <w:rsid w:val="000306DA"/>
    <w:pPr>
      <w:ind w:left="283" w:hanging="283"/>
    </w:pPr>
  </w:style>
  <w:style w:type="paragraph" w:styleId="Titulek">
    <w:name w:val="caption"/>
    <w:basedOn w:val="Normln"/>
    <w:next w:val="Normln"/>
    <w:qFormat/>
    <w:rsid w:val="000306DA"/>
    <w:rPr>
      <w:b/>
      <w:bCs/>
    </w:rPr>
  </w:style>
  <w:style w:type="paragraph" w:styleId="Zkladntext">
    <w:name w:val="Body Text"/>
    <w:basedOn w:val="Normln"/>
    <w:rsid w:val="000306DA"/>
    <w:pPr>
      <w:spacing w:after="120"/>
    </w:pPr>
  </w:style>
  <w:style w:type="paragraph" w:styleId="Zkladntextodsazen">
    <w:name w:val="Body Text Indent"/>
    <w:basedOn w:val="Normln"/>
    <w:rsid w:val="000306DA"/>
    <w:pPr>
      <w:spacing w:after="120"/>
      <w:ind w:left="283"/>
    </w:pPr>
  </w:style>
  <w:style w:type="paragraph" w:styleId="Zkladntext-prvnodsazen2">
    <w:name w:val="Body Text First Indent 2"/>
    <w:basedOn w:val="Zkladntextodsazen"/>
    <w:rsid w:val="000306DA"/>
    <w:pPr>
      <w:ind w:firstLine="210"/>
    </w:pPr>
  </w:style>
  <w:style w:type="character" w:customStyle="1" w:styleId="Nevyeenzmnka1">
    <w:name w:val="Nevyřešená zmínka1"/>
    <w:uiPriority w:val="99"/>
    <w:semiHidden/>
    <w:unhideWhenUsed/>
    <w:rsid w:val="008F5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luprof\mbcad\dane\DAFESTA-Ptacnik2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DAFESTA-Ptacnik2</Template>
  <TotalTime>0</TotalTime>
  <Pages>4</Pages>
  <Words>452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FIKABO Software</Company>
  <LinksUpToDate>false</LinksUpToDate>
  <CharactersWithSpaces>3119</CharactersWithSpaces>
  <SharedDoc>false</SharedDoc>
  <HLinks>
    <vt:vector size="12" baseType="variant">
      <vt:variant>
        <vt:i4>7798900</vt:i4>
      </vt:variant>
      <vt:variant>
        <vt:i4>3</vt:i4>
      </vt:variant>
      <vt:variant>
        <vt:i4>0</vt:i4>
      </vt:variant>
      <vt:variant>
        <vt:i4>5</vt:i4>
      </vt:variant>
      <vt:variant>
        <vt:lpwstr>http://www.dafesta.cz/</vt:lpwstr>
      </vt:variant>
      <vt:variant>
        <vt:lpwstr/>
      </vt:variant>
      <vt:variant>
        <vt:i4>327722</vt:i4>
      </vt:variant>
      <vt:variant>
        <vt:i4>0</vt:i4>
      </vt:variant>
      <vt:variant>
        <vt:i4>0</vt:i4>
      </vt:variant>
      <vt:variant>
        <vt:i4>5</vt:i4>
      </vt:variant>
      <vt:variant>
        <vt:lpwstr>mailto:ptacnik@dafesta.cz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Ptacnik</dc:creator>
  <cp:lastModifiedBy>Ondrej Nemec</cp:lastModifiedBy>
  <cp:revision>3</cp:revision>
  <cp:lastPrinted>1899-12-31T23:00:00Z</cp:lastPrinted>
  <dcterms:created xsi:type="dcterms:W3CDTF">2023-06-14T04:52:00Z</dcterms:created>
  <dcterms:modified xsi:type="dcterms:W3CDTF">2023-06-29T07:32:00Z</dcterms:modified>
</cp:coreProperties>
</file>